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722C6DBF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D8602A">
        <w:rPr>
          <w:b/>
          <w:noProof/>
          <w:sz w:val="24"/>
        </w:rPr>
        <w:t>2252</w:t>
      </w:r>
    </w:p>
    <w:p w14:paraId="74CC0257" w14:textId="77777777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5182BAD1" w14:textId="72B7ACF2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0045">
        <w:rPr>
          <w:rFonts w:eastAsia="Batang" w:cs="Arial"/>
          <w:sz w:val="18"/>
          <w:szCs w:val="18"/>
          <w:lang w:eastAsia="zh-CN"/>
        </w:rPr>
        <w:t>212241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77777777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147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783FF0AE" w14:textId="77777777" w:rsidR="0019534B" w:rsidRDefault="0019534B" w:rsidP="0019534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77777777" w:rsidR="0019534B" w:rsidRDefault="0019534B" w:rsidP="0019534B">
      <w:pPr>
        <w:pStyle w:val="Heading8"/>
      </w:pPr>
      <w:r>
        <w:t>Acronym:</w:t>
      </w:r>
      <w:r>
        <w:tab/>
        <w:t>IoT_SAT_ARCH_EPS</w:t>
      </w:r>
      <w:r w:rsidR="00B04D7E">
        <w:t>-CT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77777777" w:rsidR="0019534B" w:rsidRPr="00D0420B" w:rsidRDefault="00730B0F" w:rsidP="008C0155">
            <w:pPr>
              <w:pStyle w:val="TAL"/>
            </w:pPr>
            <w:r>
              <w:t>xxxxxxxx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0C1B5A" w:rsidRDefault="00D31E80" w:rsidP="00D31E80">
      <w:r w:rsidRPr="000C1B5A">
        <w:t xml:space="preserve">IoT operation is critical in remote areas with low/no cellular connectivity for many different industries, including e.g.: </w:t>
      </w:r>
    </w:p>
    <w:p w14:paraId="2B62B5D5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Transportation (maritime, road, rail, air) &amp; logistics</w:t>
      </w:r>
    </w:p>
    <w:p w14:paraId="04E67A4F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Solar, oil &amp; gas harvesting</w:t>
      </w:r>
    </w:p>
    <w:p w14:paraId="18EED895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Utilities</w:t>
      </w:r>
    </w:p>
    <w:p w14:paraId="1DF7823B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Farming</w:t>
      </w:r>
    </w:p>
    <w:p w14:paraId="3B4BCA74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Environment monitoring</w:t>
      </w:r>
    </w:p>
    <w:p w14:paraId="65A2A6BF" w14:textId="77777777" w:rsidR="00D31E80" w:rsidRPr="000C1B5A" w:rsidRDefault="00D31E80" w:rsidP="00D31E80">
      <w:pPr>
        <w:pStyle w:val="B1"/>
      </w:pPr>
      <w:r w:rsidRPr="000C1B5A">
        <w:t>-</w:t>
      </w:r>
      <w:r w:rsidRPr="000C1B5A">
        <w:tab/>
        <w:t>Mining etc.</w:t>
      </w:r>
    </w:p>
    <w:p w14:paraId="2BE3C8BA" w14:textId="77777777" w:rsidR="00D31E80" w:rsidRPr="000C1B5A" w:rsidRDefault="00D31E80" w:rsidP="00D31E80">
      <w:r w:rsidRPr="000C1B5A">
        <w:t>The capabilities of NB-IoT and eMTC are a good fit to the above, but will require satellite connectivity to provide coverage beyond terrestrial deployments</w:t>
      </w:r>
      <w:r>
        <w:t>,</w:t>
      </w:r>
      <w:r w:rsidRPr="000C1B5A">
        <w:t xml:space="preserve"> where IoT connectivity is required. There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53165E4B" w:rsidR="00716725" w:rsidRDefault="002A1BE1" w:rsidP="002A1BE1">
      <w:r>
        <w:lastRenderedPageBreak/>
        <w:t>3GPP TSG RAN#92e approved a Rel-17 WID (#920069) to introduce NB-IoT/eMTC support for Non-Terrestrial Networks in E-UTRAN</w:t>
      </w:r>
      <w:r w:rsidR="0097147C">
        <w:t>.</w:t>
      </w:r>
      <w:r w:rsidR="00F828A1">
        <w:t xml:space="preserve"> </w:t>
      </w:r>
      <w:r w:rsidR="00A00045">
        <w:t xml:space="preserve">SA2#146E (Aug) agreed corresponding stage2 WID </w:t>
      </w:r>
      <w:r w:rsidR="00A00045">
        <w:rPr>
          <w:lang w:val="en-US"/>
        </w:rPr>
        <w:t>(S2-2106794)</w:t>
      </w:r>
      <w:r w:rsidR="00A00045">
        <w:t xml:space="preserve">. </w:t>
      </w:r>
      <w:r w:rsidR="00F828A1" w:rsidRPr="00F828A1">
        <w:t>This new WID aims at making the necessary alignment into CT specifications.</w:t>
      </w:r>
    </w:p>
    <w:p w14:paraId="5409B3CA" w14:textId="77777777" w:rsidR="00F828A1" w:rsidRDefault="00F828A1" w:rsidP="002A1BE1">
      <w:r w:rsidRPr="00F828A1">
        <w:t>This Work Item intends to define minimum essential functionality 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5DB19FFF" w14:textId="234EABC4" w:rsidR="00CB3E45" w:rsidRPr="00CB3E45" w:rsidRDefault="00716725" w:rsidP="00CB3E45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following excluded by stage2 WID (S2-2106794)</w:t>
      </w:r>
      <w:r w:rsidR="00CB3E45" w:rsidRPr="00CB3E45">
        <w:t>:</w:t>
      </w:r>
    </w:p>
    <w:p w14:paraId="0253EDA1" w14:textId="34D005B9" w:rsidR="00CB3E45" w:rsidRPr="00CB3E45" w:rsidRDefault="00CB3E45" w:rsidP="00CB3E45">
      <w:pPr>
        <w:pStyle w:val="B2"/>
      </w:pPr>
      <w:r w:rsidRPr="00CB3E45">
        <w:t>-</w:t>
      </w:r>
      <w:r w:rsidRPr="00CB3E45">
        <w:tab/>
      </w:r>
      <w:r w:rsidR="00716725">
        <w:t>S</w:t>
      </w:r>
      <w:r w:rsidRPr="00CB3E45">
        <w:t xml:space="preserve">upport for </w:t>
      </w:r>
      <w:r>
        <w:t>d</w:t>
      </w:r>
      <w:r w:rsidRPr="00CB3E45">
        <w:t>edicated bearer, support for GBR bearer (not deemed minimum essential functionality for IoT use case with</w:t>
      </w:r>
      <w:r w:rsidR="00BF5044" w:rsidRPr="00BF5044">
        <w:t xml:space="preserve"> </w:t>
      </w:r>
      <w:r w:rsidR="00BF5044">
        <w:t>eMTC</w:t>
      </w:r>
      <w:r w:rsidRPr="00CB3E45">
        <w:t>)</w:t>
      </w:r>
    </w:p>
    <w:p w14:paraId="68CFF3DB" w14:textId="77777777" w:rsidR="00CB3E45" w:rsidRPr="00CB3E45" w:rsidRDefault="00CB3E45" w:rsidP="00CB3E45">
      <w:pPr>
        <w:pStyle w:val="B2"/>
      </w:pPr>
      <w:r w:rsidRPr="00CB3E45">
        <w:t>-</w:t>
      </w:r>
      <w:r w:rsidRPr="00CB3E45">
        <w:tab/>
        <w:t>MBMS (not discussed in RAN for Rel-17 IoT NTN)</w:t>
      </w:r>
    </w:p>
    <w:p w14:paraId="2449D8D7" w14:textId="77777777" w:rsidR="009C5016" w:rsidRDefault="00CB3E45" w:rsidP="009C5016">
      <w:pPr>
        <w:pStyle w:val="B2"/>
      </w:pPr>
      <w:r w:rsidRPr="00CB3E45">
        <w:t>-</w:t>
      </w:r>
      <w:r w:rsidRPr="00CB3E45">
        <w:tab/>
        <w:t>WUS (not discussed in RAN for Rel-17 IoT NTN)</w:t>
      </w:r>
      <w:r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</w:pPr>
      <w:r>
        <w:t>-</w:t>
      </w:r>
      <w:r>
        <w:tab/>
        <w:t>Identification and restriction to use satellite access.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775430DB" w14:textId="77777777" w:rsidR="00B50C1B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1E016C5C" w14:textId="559562A3" w:rsidR="00BB6781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</w:t>
      </w:r>
      <w:r w:rsidR="00901762">
        <w:t>providing</w:t>
      </w:r>
      <w:r w:rsidR="00F478BF">
        <w:t xml:space="preserve"> minimal </w:t>
      </w:r>
      <w:r w:rsidR="00A00045">
        <w:t xml:space="preserve">support </w:t>
      </w:r>
      <w:r w:rsidR="00F478BF">
        <w:t xml:space="preserve">for </w:t>
      </w:r>
      <w:r w:rsidR="00A00045">
        <w:t>discontinuous coverage</w:t>
      </w:r>
      <w:r w:rsidR="00F478BF">
        <w:t xml:space="preserve"> preventing undue expiry of NAS timers.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77777777" w:rsidR="00320C37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>upp</w:t>
      </w:r>
      <w:bookmarkStart w:id="0" w:name="_GoBack"/>
      <w:bookmarkEnd w:id="0"/>
      <w:r w:rsidR="00916B60" w:rsidRPr="00CB3E45">
        <w:t>ort for country-specific CN routing</w:t>
      </w:r>
    </w:p>
    <w:p w14:paraId="2F666FFC" w14:textId="1B546C17" w:rsidR="0071672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 w:rsidP="009C5016">
      <w:pPr>
        <w:pStyle w:val="B3"/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77777777" w:rsidR="005860A4" w:rsidRDefault="002832D9" w:rsidP="005860A4">
      <w:r>
        <w:t xml:space="preserve">CT1 and CT6: </w:t>
      </w:r>
      <w:r w:rsidR="006A0AFB">
        <w:t xml:space="preserve">NIEMI, Marko, MediaTek Inc., marko.niemi </w:t>
      </w:r>
      <w:r w:rsidR="005860A4">
        <w:t>at mediatek dot com</w:t>
      </w:r>
    </w:p>
    <w:p w14:paraId="52C8D824" w14:textId="4BD6D23C" w:rsidR="0019534B" w:rsidRPr="006C2E80" w:rsidRDefault="002832D9" w:rsidP="002832D9">
      <w:pPr>
        <w:ind w:right="-99"/>
      </w:pPr>
      <w:r>
        <w:t xml:space="preserve">CT3 and CT4: </w:t>
      </w:r>
      <w:r w:rsidR="00A00045">
        <w:t>ZIA, Waquar, Qualcomm Incorporated, wzia at qti dot qualcomm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lastRenderedPageBreak/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A1F6B" w16cid:durableId="24DB85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FD714" w14:textId="77777777" w:rsidR="00126022" w:rsidRDefault="00126022">
      <w:r>
        <w:separator/>
      </w:r>
    </w:p>
  </w:endnote>
  <w:endnote w:type="continuationSeparator" w:id="0">
    <w:p w14:paraId="7A173F26" w14:textId="77777777" w:rsidR="00126022" w:rsidRDefault="0012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59C42" w14:textId="77777777" w:rsidR="00126022" w:rsidRDefault="00126022">
      <w:r>
        <w:separator/>
      </w:r>
    </w:p>
  </w:footnote>
  <w:footnote w:type="continuationSeparator" w:id="0">
    <w:p w14:paraId="68AC9B7A" w14:textId="77777777" w:rsidR="00126022" w:rsidRDefault="00126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36B27"/>
    <w:rsid w:val="002475FE"/>
    <w:rsid w:val="0024786B"/>
    <w:rsid w:val="0026028D"/>
    <w:rsid w:val="00262A58"/>
    <w:rsid w:val="00263B86"/>
    <w:rsid w:val="00280E5E"/>
    <w:rsid w:val="002832D9"/>
    <w:rsid w:val="002972AE"/>
    <w:rsid w:val="002A1BE1"/>
    <w:rsid w:val="002A6053"/>
    <w:rsid w:val="002A6AF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94F83"/>
    <w:rsid w:val="003A1EB0"/>
    <w:rsid w:val="003A5DD0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18C6"/>
    <w:rsid w:val="00654893"/>
    <w:rsid w:val="00654FF4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7E14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72459"/>
    <w:rsid w:val="0088222A"/>
    <w:rsid w:val="00890C4A"/>
    <w:rsid w:val="008A76FD"/>
    <w:rsid w:val="008B0C2F"/>
    <w:rsid w:val="008B2D09"/>
    <w:rsid w:val="008C0155"/>
    <w:rsid w:val="008C537F"/>
    <w:rsid w:val="008D658B"/>
    <w:rsid w:val="008E512E"/>
    <w:rsid w:val="00900AD5"/>
    <w:rsid w:val="00901762"/>
    <w:rsid w:val="0090326B"/>
    <w:rsid w:val="00916B60"/>
    <w:rsid w:val="009437A2"/>
    <w:rsid w:val="00944B28"/>
    <w:rsid w:val="0094618A"/>
    <w:rsid w:val="009616D4"/>
    <w:rsid w:val="0097147C"/>
    <w:rsid w:val="00975AB5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A20"/>
    <w:rsid w:val="00AD0140"/>
    <w:rsid w:val="00AE25BF"/>
    <w:rsid w:val="00AE6F05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A421B"/>
    <w:rsid w:val="00CA7189"/>
    <w:rsid w:val="00CB3E45"/>
    <w:rsid w:val="00CC4AD3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D58B7"/>
    <w:rsid w:val="00DE561C"/>
    <w:rsid w:val="00DE79F7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D1508"/>
    <w:rsid w:val="00ED6F59"/>
    <w:rsid w:val="00ED7A5B"/>
    <w:rsid w:val="00EE2A2A"/>
    <w:rsid w:val="00EE7ABC"/>
    <w:rsid w:val="00EF3EE4"/>
    <w:rsid w:val="00EF565A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C0804"/>
    <w:rsid w:val="00FC3B6D"/>
    <w:rsid w:val="00FC55B5"/>
    <w:rsid w:val="00FD3A4E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9DC5A-7712-4A2C-A951-6C2A74BC5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857</Words>
  <Characters>6944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MTK MFI</cp:lastModifiedBy>
  <cp:revision>2</cp:revision>
  <cp:lastPrinted>2000-02-29T10:31:00Z</cp:lastPrinted>
  <dcterms:created xsi:type="dcterms:W3CDTF">2021-09-13T11:33:00Z</dcterms:created>
  <dcterms:modified xsi:type="dcterms:W3CDTF">2021-09-13T11:33:00Z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